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4BE18" w14:textId="77777777" w:rsidR="00DF634B" w:rsidRDefault="00DF634B" w:rsidP="00DF63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DEKE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fl.1406)</w:t>
      </w:r>
    </w:p>
    <w:p w14:paraId="15AD599E" w14:textId="77777777" w:rsidR="00DF634B" w:rsidRDefault="00DF634B" w:rsidP="00DF634B">
      <w:pPr>
        <w:pStyle w:val="NoSpacing"/>
        <w:rPr>
          <w:rFonts w:cs="Times New Roman"/>
          <w:szCs w:val="24"/>
        </w:rPr>
      </w:pPr>
    </w:p>
    <w:p w14:paraId="3653AD09" w14:textId="77777777" w:rsidR="00DF634B" w:rsidRDefault="00DF634B" w:rsidP="00DF634B">
      <w:pPr>
        <w:pStyle w:val="NoSpacing"/>
        <w:rPr>
          <w:rFonts w:cs="Times New Roman"/>
          <w:szCs w:val="24"/>
        </w:rPr>
      </w:pPr>
    </w:p>
    <w:p w14:paraId="4321F34F" w14:textId="77777777" w:rsidR="00DF634B" w:rsidRDefault="00DF634B" w:rsidP="00DF63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Jul.</w:t>
      </w:r>
      <w:r>
        <w:rPr>
          <w:rFonts w:cs="Times New Roman"/>
          <w:szCs w:val="24"/>
        </w:rPr>
        <w:tab/>
        <w:t>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Litcham</w:t>
      </w:r>
      <w:proofErr w:type="spellEnd"/>
      <w:r>
        <w:rPr>
          <w:rFonts w:cs="Times New Roman"/>
          <w:szCs w:val="24"/>
        </w:rPr>
        <w:t>, Norfolk,</w:t>
      </w:r>
    </w:p>
    <w:p w14:paraId="087FEAA7" w14:textId="77777777" w:rsidR="00DF634B" w:rsidRDefault="00DF634B" w:rsidP="00DF63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Roger de Beauchamp(q.v.).</w:t>
      </w:r>
    </w:p>
    <w:p w14:paraId="2E59D10D" w14:textId="77777777" w:rsidR="00DF634B" w:rsidRDefault="00DF634B" w:rsidP="00DF63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https://inquisitionspostmortem.ac.uk/view/inquisition/19-074/78</w:t>
        </w:r>
      </w:hyperlink>
      <w:r>
        <w:rPr>
          <w:rFonts w:cs="Times New Roman"/>
          <w:szCs w:val="24"/>
        </w:rPr>
        <w:t xml:space="preserve"> )</w:t>
      </w:r>
    </w:p>
    <w:p w14:paraId="46B5A508" w14:textId="77777777" w:rsidR="00DF634B" w:rsidRDefault="00DF634B" w:rsidP="00DF634B">
      <w:pPr>
        <w:pStyle w:val="NoSpacing"/>
        <w:rPr>
          <w:rFonts w:cs="Times New Roman"/>
          <w:szCs w:val="24"/>
        </w:rPr>
      </w:pPr>
    </w:p>
    <w:p w14:paraId="4188FE6B" w14:textId="77777777" w:rsidR="00DF634B" w:rsidRDefault="00DF634B" w:rsidP="00DF634B">
      <w:pPr>
        <w:pStyle w:val="NoSpacing"/>
        <w:rPr>
          <w:rFonts w:cs="Times New Roman"/>
          <w:szCs w:val="24"/>
        </w:rPr>
      </w:pPr>
    </w:p>
    <w:p w14:paraId="3F9538E5" w14:textId="77777777" w:rsidR="00DF634B" w:rsidRDefault="00DF634B" w:rsidP="00DF63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5D165824" w14:textId="5AB483DA" w:rsidR="00A472E8" w:rsidRPr="00DF634B" w:rsidRDefault="00A472E8" w:rsidP="00B62B6A">
      <w:pPr>
        <w:pStyle w:val="NoSpacing"/>
        <w:rPr>
          <w:rFonts w:cs="Times New Roman"/>
          <w:szCs w:val="24"/>
        </w:rPr>
      </w:pPr>
    </w:p>
    <w:p w14:paraId="48D151BF" w14:textId="11A30E81" w:rsidR="00B62B6A" w:rsidRPr="00B62B6A" w:rsidRDefault="00B62B6A" w:rsidP="002B64BC">
      <w:pPr>
        <w:pStyle w:val="NoSpacing"/>
        <w:rPr>
          <w:rFonts w:cs="Times New Roman"/>
          <w:szCs w:val="24"/>
          <w:u w:val="single"/>
        </w:rPr>
      </w:pPr>
    </w:p>
    <w:p w14:paraId="697A4690" w14:textId="0AF3C034" w:rsidR="002B64BC" w:rsidRPr="002B64BC" w:rsidRDefault="002B64BC" w:rsidP="002B64BC">
      <w:pPr>
        <w:pStyle w:val="NoSpacing"/>
        <w:rPr>
          <w:rFonts w:cs="Times New Roman"/>
          <w:szCs w:val="24"/>
        </w:rPr>
      </w:pPr>
    </w:p>
    <w:p w14:paraId="09B514DB" w14:textId="6D0BAE62" w:rsidR="002B64BC" w:rsidRPr="002B64BC" w:rsidRDefault="002B64BC" w:rsidP="002B64BC">
      <w:pPr>
        <w:pStyle w:val="NoSpacing"/>
        <w:rPr>
          <w:rFonts w:cs="Times New Roman"/>
          <w:szCs w:val="24"/>
        </w:rPr>
      </w:pPr>
    </w:p>
    <w:p w14:paraId="70AB89EF" w14:textId="361E467D" w:rsidR="002B64BC" w:rsidRPr="002B64BC" w:rsidRDefault="002B64BC" w:rsidP="002B64BC">
      <w:pPr>
        <w:pStyle w:val="NoSpacing"/>
        <w:rPr>
          <w:rFonts w:cs="Times New Roman"/>
          <w:szCs w:val="24"/>
        </w:rPr>
      </w:pPr>
    </w:p>
    <w:p w14:paraId="1CB0622D" w14:textId="610E152C" w:rsidR="002B64BC" w:rsidRPr="002B64BC" w:rsidRDefault="002B64BC" w:rsidP="002B64BC">
      <w:pPr>
        <w:pStyle w:val="NoSpacing"/>
        <w:rPr>
          <w:rFonts w:cs="Times New Roman"/>
          <w:szCs w:val="24"/>
        </w:rPr>
      </w:pPr>
    </w:p>
    <w:p w14:paraId="3A70999F" w14:textId="184E3E1E" w:rsidR="00360627" w:rsidRPr="002B64BC" w:rsidRDefault="00360627" w:rsidP="00360627">
      <w:pPr>
        <w:pStyle w:val="NoSpacing"/>
        <w:rPr>
          <w:rFonts w:cs="Times New Roman"/>
          <w:szCs w:val="24"/>
        </w:rPr>
      </w:pPr>
    </w:p>
    <w:p w14:paraId="51DC6400" w14:textId="5D96A10F" w:rsidR="00360627" w:rsidRPr="00360627" w:rsidRDefault="00360627" w:rsidP="00360627">
      <w:pPr>
        <w:pStyle w:val="NoSpacing"/>
        <w:rPr>
          <w:rFonts w:cs="Times New Roman"/>
          <w:szCs w:val="24"/>
        </w:rPr>
      </w:pPr>
    </w:p>
    <w:p w14:paraId="48A34651" w14:textId="17A42B18" w:rsidR="00360627" w:rsidRPr="00360627" w:rsidRDefault="00360627" w:rsidP="009139A6">
      <w:pPr>
        <w:pStyle w:val="NoSpacing"/>
        <w:rPr>
          <w:rFonts w:cs="Times New Roman"/>
          <w:szCs w:val="24"/>
        </w:rPr>
      </w:pPr>
    </w:p>
    <w:sectPr w:rsidR="00360627" w:rsidRPr="003606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72182" w14:textId="77777777" w:rsidR="00806EF0" w:rsidRDefault="00806EF0" w:rsidP="009139A6">
      <w:r>
        <w:separator/>
      </w:r>
    </w:p>
  </w:endnote>
  <w:endnote w:type="continuationSeparator" w:id="0">
    <w:p w14:paraId="633B3348" w14:textId="77777777" w:rsidR="00806EF0" w:rsidRDefault="00806E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99E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761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D8C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AF24A" w14:textId="77777777" w:rsidR="00806EF0" w:rsidRDefault="00806EF0" w:rsidP="009139A6">
      <w:r>
        <w:separator/>
      </w:r>
    </w:p>
  </w:footnote>
  <w:footnote w:type="continuationSeparator" w:id="0">
    <w:p w14:paraId="7A632AA8" w14:textId="77777777" w:rsidR="00806EF0" w:rsidRDefault="00806E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EE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D8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957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0"/>
    <w:rsid w:val="000666E0"/>
    <w:rsid w:val="00131393"/>
    <w:rsid w:val="00174D3F"/>
    <w:rsid w:val="002510B7"/>
    <w:rsid w:val="002B64BC"/>
    <w:rsid w:val="00360627"/>
    <w:rsid w:val="004776AB"/>
    <w:rsid w:val="004E1D12"/>
    <w:rsid w:val="005C130B"/>
    <w:rsid w:val="006112B3"/>
    <w:rsid w:val="00806EF0"/>
    <w:rsid w:val="00826F5C"/>
    <w:rsid w:val="009139A6"/>
    <w:rsid w:val="009448BB"/>
    <w:rsid w:val="00947624"/>
    <w:rsid w:val="009E5B05"/>
    <w:rsid w:val="00A3176C"/>
    <w:rsid w:val="00A472E8"/>
    <w:rsid w:val="00AE65F8"/>
    <w:rsid w:val="00B62B6A"/>
    <w:rsid w:val="00BA00AB"/>
    <w:rsid w:val="00C92B09"/>
    <w:rsid w:val="00CB4ED9"/>
    <w:rsid w:val="00DD2B74"/>
    <w:rsid w:val="00DF634B"/>
    <w:rsid w:val="00EB3209"/>
    <w:rsid w:val="00F1706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7FF3B"/>
  <w15:chartTrackingRefBased/>
  <w15:docId w15:val="{81B00AC6-89FC-4C65-88D5-56DFF2E5F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606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0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74/7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220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2023-12-09T15:49:00Z</dcterms:created>
  <dcterms:modified xsi:type="dcterms:W3CDTF">2023-12-09T20:22:00Z</dcterms:modified>
</cp:coreProperties>
</file>